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KG440 Elektroinstallationen | Pfrondorfer Straße 36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023-26-169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Elektroanlage Pfrondorfer Straße 36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